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EE2F6C" w14:textId="77777777" w:rsidR="00CC7663" w:rsidRDefault="00CC7663" w:rsidP="00CC76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PLOWMAN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fl.1444)</w:t>
      </w:r>
    </w:p>
    <w:p w14:paraId="159E19AE" w14:textId="77777777" w:rsidR="00CC7663" w:rsidRDefault="00CC7663" w:rsidP="00CC76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4BDAB6" w14:textId="77777777" w:rsidR="00CC7663" w:rsidRDefault="00CC7663" w:rsidP="00CC76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12624B" w14:textId="77777777" w:rsidR="00CC7663" w:rsidRDefault="00CC7663" w:rsidP="00CC76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Jan.1444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Warminster, Wiltshire,</w:t>
      </w:r>
    </w:p>
    <w:p w14:paraId="6651998E" w14:textId="77777777" w:rsidR="00CC7663" w:rsidRDefault="00CC7663" w:rsidP="00CC76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37CD345" w14:textId="77777777" w:rsidR="00CC7663" w:rsidRDefault="00CC7663" w:rsidP="00CC76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26-91)</w:t>
      </w:r>
    </w:p>
    <w:p w14:paraId="46C1F37B" w14:textId="77777777" w:rsidR="00CC7663" w:rsidRDefault="00CC7663" w:rsidP="00CC76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A6815D" w14:textId="77777777" w:rsidR="00CC7663" w:rsidRDefault="00CC7663" w:rsidP="00CC76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BD91CC" w14:textId="77777777" w:rsidR="00CC7663" w:rsidRPr="001045AF" w:rsidRDefault="00CC7663" w:rsidP="00CC76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2021</w:t>
      </w:r>
    </w:p>
    <w:p w14:paraId="65C56DBD" w14:textId="3A8EFDC0" w:rsidR="00BA00AB" w:rsidRPr="00CC766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C76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783252" w14:textId="77777777" w:rsidR="00CC7663" w:rsidRDefault="00CC7663" w:rsidP="009139A6">
      <w:r>
        <w:separator/>
      </w:r>
    </w:p>
  </w:endnote>
  <w:endnote w:type="continuationSeparator" w:id="0">
    <w:p w14:paraId="0F716EC9" w14:textId="77777777" w:rsidR="00CC7663" w:rsidRDefault="00CC76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BD6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ED0D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1E4AB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0FE32B" w14:textId="77777777" w:rsidR="00CC7663" w:rsidRDefault="00CC7663" w:rsidP="009139A6">
      <w:r>
        <w:separator/>
      </w:r>
    </w:p>
  </w:footnote>
  <w:footnote w:type="continuationSeparator" w:id="0">
    <w:p w14:paraId="6871EB13" w14:textId="77777777" w:rsidR="00CC7663" w:rsidRDefault="00CC76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1F81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05E1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7A2B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663"/>
    <w:rsid w:val="000666E0"/>
    <w:rsid w:val="002510B7"/>
    <w:rsid w:val="005C130B"/>
    <w:rsid w:val="00826F5C"/>
    <w:rsid w:val="009139A6"/>
    <w:rsid w:val="009448BB"/>
    <w:rsid w:val="00A3176C"/>
    <w:rsid w:val="00BA00AB"/>
    <w:rsid w:val="00CC766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7EE0D"/>
  <w15:chartTrackingRefBased/>
  <w15:docId w15:val="{C8509FD8-C935-4C5A-B9B9-8CE318C24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2021-03-11T12:18:00Z</dcterms:created>
  <dcterms:modified xsi:type="dcterms:W3CDTF">2021-03-11T12:18:00Z</dcterms:modified>
</cp:coreProperties>
</file>